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D2" w:rsidRPr="008C1A7F" w:rsidRDefault="00084CD2" w:rsidP="00CD04FF">
      <w:pPr>
        <w:ind w:left="8640"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8C1A7F">
        <w:rPr>
          <w:sz w:val="28"/>
          <w:szCs w:val="28"/>
        </w:rPr>
        <w:t>Додаток</w:t>
      </w:r>
    </w:p>
    <w:p w:rsidR="00084CD2" w:rsidRDefault="00084CD2" w:rsidP="00CD04FF">
      <w:pPr>
        <w:ind w:left="936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до рішення районної ради </w:t>
      </w:r>
      <w:r>
        <w:rPr>
          <w:sz w:val="28"/>
          <w:szCs w:val="28"/>
        </w:rPr>
        <w:t xml:space="preserve"> від __________  №______</w:t>
      </w:r>
    </w:p>
    <w:p w:rsidR="00084CD2" w:rsidRDefault="00084CD2" w:rsidP="00CD04FF">
      <w:pPr>
        <w:jc w:val="center"/>
        <w:rPr>
          <w:sz w:val="28"/>
          <w:szCs w:val="28"/>
        </w:rPr>
      </w:pPr>
    </w:p>
    <w:p w:rsidR="00084CD2" w:rsidRDefault="00084CD2" w:rsidP="00CD04F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</w:p>
    <w:p w:rsidR="00084CD2" w:rsidRDefault="00084CD2" w:rsidP="00CD04F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Майна Пологівського РЦСССДМ що передається до Пологівської міської ради </w:t>
      </w:r>
    </w:p>
    <w:p w:rsidR="00084CD2" w:rsidRPr="00774897" w:rsidRDefault="00084CD2" w:rsidP="00BE5D2B">
      <w:pPr>
        <w:rPr>
          <w:sz w:val="22"/>
          <w:szCs w:val="22"/>
        </w:rPr>
      </w:pPr>
      <w:r w:rsidRPr="00774897">
        <w:rPr>
          <w:sz w:val="22"/>
          <w:szCs w:val="22"/>
        </w:rPr>
        <w:t>Машини та обладнання:</w:t>
      </w:r>
    </w:p>
    <w:p w:rsidR="00084CD2" w:rsidRDefault="00084CD2" w:rsidP="00CD04FF">
      <w:pPr>
        <w:jc w:val="center"/>
        <w:rPr>
          <w:sz w:val="28"/>
          <w:szCs w:val="28"/>
        </w:rPr>
      </w:pPr>
      <w:r w:rsidRPr="009C561A">
        <w:rPr>
          <w:sz w:val="28"/>
          <w:szCs w:val="28"/>
        </w:rPr>
        <w:object w:dxaOrig="22637" w:dyaOrig="39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6.45pt;height:144.65pt" o:ole="">
            <v:imagedata r:id="rId5" o:title=""/>
          </v:shape>
          <o:OLEObject Type="Embed" ProgID="Excel.Sheet.8" ShapeID="_x0000_i1025" DrawAspect="Content" ObjectID="_1670674931" r:id="rId6"/>
        </w:object>
      </w:r>
    </w:p>
    <w:tbl>
      <w:tblPr>
        <w:tblW w:w="16477" w:type="dxa"/>
        <w:tblInd w:w="103" w:type="dxa"/>
        <w:tblLook w:val="00A0"/>
      </w:tblPr>
      <w:tblGrid>
        <w:gridCol w:w="519"/>
        <w:gridCol w:w="2641"/>
        <w:gridCol w:w="1039"/>
        <w:gridCol w:w="1008"/>
        <w:gridCol w:w="348"/>
        <w:gridCol w:w="733"/>
        <w:gridCol w:w="580"/>
        <w:gridCol w:w="1176"/>
        <w:gridCol w:w="931"/>
        <w:gridCol w:w="733"/>
        <w:gridCol w:w="1176"/>
        <w:gridCol w:w="1404"/>
        <w:gridCol w:w="1404"/>
        <w:gridCol w:w="1130"/>
        <w:gridCol w:w="493"/>
        <w:gridCol w:w="1162"/>
      </w:tblGrid>
      <w:tr w:rsidR="00084CD2" w:rsidRPr="00774897" w:rsidTr="00ED685E">
        <w:trPr>
          <w:trHeight w:val="501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26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Колонка акустична S12 E з підставкою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25.11.2003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10490005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2828,00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2828,00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2728,00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774897" w:rsidTr="00ED685E">
        <w:trPr>
          <w:trHeight w:val="48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7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Колонка акустична S12 E з підставкою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25.11.2003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10490006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2828,00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2828,00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2728,00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774897" w:rsidTr="00ED685E">
        <w:trPr>
          <w:trHeight w:val="32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Відеокамера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29.06.2005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10490015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3669,00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3669,00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3569,00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774897" w:rsidTr="00ED685E">
        <w:trPr>
          <w:trHeight w:val="501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9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Колонка акустична S12 E з підставкою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2006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10490018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2310,00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2310,00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2260,00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50,00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774897" w:rsidTr="00ED685E">
        <w:trPr>
          <w:trHeight w:val="501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Колонка акустична S12 E з підставкою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2006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10490019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2310,00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2310,00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2260,00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50,00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774897" w:rsidTr="00ED685E">
        <w:trPr>
          <w:trHeight w:val="368"/>
        </w:trPr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11</w:t>
            </w:r>
          </w:p>
        </w:tc>
        <w:tc>
          <w:tcPr>
            <w:tcW w:w="26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Принтер Samsung SCX - 4220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07.07.2010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10490020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1550,00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1550,00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1500,00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50,00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774897" w:rsidTr="00ED685E">
        <w:trPr>
          <w:trHeight w:val="309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12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Ноутбук ASUS X555LB-DM369D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02.03.2018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1014 6 0021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16333,72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16333,72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4083,40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12250,32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774897" w:rsidTr="00ED685E">
        <w:trPr>
          <w:trHeight w:val="35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Ноутбук ASUS X555LB-DM369D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02.03.2018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1014 6 0022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16333,72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16333,72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4083,40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12250,32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774897" w:rsidTr="00ED685E">
        <w:trPr>
          <w:trHeight w:val="412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Ноутбук ASUS X555LB-DM369D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02.03.2018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1014 6 0023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16333,72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16333,72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4083,40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12250,32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774897" w:rsidTr="00ED685E">
        <w:trPr>
          <w:trHeight w:val="501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en-US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Системний</w:t>
            </w:r>
            <w:r w:rsidRPr="00ED685E">
              <w:rPr>
                <w:rFonts w:ascii="Arial CYR" w:hAnsi="Arial CYR" w:cs="Arial CYR"/>
                <w:sz w:val="16"/>
                <w:szCs w:val="16"/>
                <w:lang w:val="en-US"/>
              </w:rPr>
              <w:t xml:space="preserve"> </w:t>
            </w: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блок</w:t>
            </w:r>
            <w:r w:rsidRPr="00ED685E">
              <w:rPr>
                <w:rFonts w:ascii="Arial CYR" w:hAnsi="Arial CYR" w:cs="Arial CYR"/>
                <w:sz w:val="16"/>
                <w:szCs w:val="16"/>
                <w:lang w:val="en-US"/>
              </w:rPr>
              <w:t xml:space="preserve"> DC IntelCore i5 4460/DDR3 4GB/HDD SATA 500GB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02.03.2018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1014 6 0024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9138,78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9138,78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2284,70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6854,08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774897" w:rsidTr="00ED685E">
        <w:trPr>
          <w:trHeight w:val="53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en-US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Системний</w:t>
            </w:r>
            <w:r w:rsidRPr="00ED685E">
              <w:rPr>
                <w:rFonts w:ascii="Arial CYR" w:hAnsi="Arial CYR" w:cs="Arial CYR"/>
                <w:sz w:val="16"/>
                <w:szCs w:val="16"/>
                <w:lang w:val="en-US"/>
              </w:rPr>
              <w:t xml:space="preserve"> </w:t>
            </w: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блок</w:t>
            </w:r>
            <w:r w:rsidRPr="00ED685E">
              <w:rPr>
                <w:rFonts w:ascii="Arial CYR" w:hAnsi="Arial CYR" w:cs="Arial CYR"/>
                <w:sz w:val="16"/>
                <w:szCs w:val="16"/>
                <w:lang w:val="en-US"/>
              </w:rPr>
              <w:t xml:space="preserve"> DC IntelCore i5 4460/DDR3 4GB/HDD SATA 500GB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02.03.2018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1014 6 0025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9138,78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9138,78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2284,70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6854,08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774897" w:rsidTr="00ED685E">
        <w:trPr>
          <w:trHeight w:val="54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17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БФП лазерний SAMSUNG SL-M2880FW/XEV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02.03.2018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1014 8 0026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6553,64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6553,64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1638,40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4915,24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774897" w:rsidTr="00ED685E">
        <w:trPr>
          <w:trHeight w:val="501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18</w:t>
            </w: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en-US"/>
              </w:rPr>
            </w:pPr>
            <w:r w:rsidRPr="00ED685E">
              <w:rPr>
                <w:sz w:val="16"/>
                <w:szCs w:val="16"/>
                <w:lang w:val="ru-RU"/>
              </w:rPr>
              <w:t>Ноутбук</w:t>
            </w:r>
            <w:r w:rsidRPr="00ED685E">
              <w:rPr>
                <w:sz w:val="16"/>
                <w:szCs w:val="16"/>
                <w:lang w:val="en-US"/>
              </w:rPr>
              <w:t xml:space="preserve"> Lenovo IdealPad 320-15ISK PLATINUM GREY (8oXHooLoRA)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28.08.2018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1014 6 0027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17500,00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17500,00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3645,83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13854,17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774897" w:rsidTr="00ED685E">
        <w:trPr>
          <w:trHeight w:val="309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19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rPr>
                <w:rFonts w:ascii="Calibri" w:hAnsi="Calibri" w:cs="Arial CYR"/>
                <w:sz w:val="16"/>
                <w:szCs w:val="16"/>
                <w:lang w:val="ru-RU"/>
              </w:rPr>
            </w:pPr>
            <w:r w:rsidRPr="00ED685E">
              <w:rPr>
                <w:rFonts w:ascii="Calibri" w:hAnsi="Calibri" w:cs="Arial CYR"/>
                <w:sz w:val="16"/>
                <w:szCs w:val="16"/>
                <w:lang w:val="ru-RU"/>
              </w:rPr>
              <w:t>Холодильник Arita ARF-95DW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10.09.2018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1014 8 0028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2990,00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2990,00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854,32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2135,68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774897" w:rsidTr="00ED685E">
        <w:trPr>
          <w:trHeight w:val="353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Вікна металопластикові Steko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03.12.2018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1014 0 0029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15000,00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15000,00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3749,99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11250,01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774897" w:rsidTr="00ED685E">
        <w:trPr>
          <w:trHeight w:val="25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21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Вікна металопластикові Steko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02.12.2019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1014 0 0030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шт.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5400,00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5400,00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774897">
            <w:pPr>
              <w:jc w:val="right"/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578,39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4821,61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774897" w:rsidTr="00ED685E">
        <w:trPr>
          <w:trHeight w:val="25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center"/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774897">
            <w:pPr>
              <w:rPr>
                <w:sz w:val="16"/>
                <w:szCs w:val="16"/>
                <w:lang w:val="ru-RU"/>
              </w:rPr>
            </w:pPr>
            <w:r w:rsidRPr="00ED685E">
              <w:rPr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774897">
            <w:pPr>
              <w:rPr>
                <w:rFonts w:ascii="Arial CYR" w:hAnsi="Arial CYR" w:cs="Arial CYR"/>
                <w:sz w:val="16"/>
                <w:szCs w:val="16"/>
                <w:lang w:val="ru-RU"/>
              </w:rPr>
            </w:pPr>
            <w:r w:rsidRPr="00ED685E">
              <w:rPr>
                <w:rFonts w:ascii="Arial CYR" w:hAnsi="Arial CYR" w:cs="Arial CYR"/>
                <w:sz w:val="16"/>
                <w:szCs w:val="16"/>
                <w:lang w:val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774897" w:rsidTr="00ED685E">
        <w:trPr>
          <w:trHeight w:val="250"/>
        </w:trPr>
        <w:tc>
          <w:tcPr>
            <w:tcW w:w="7176" w:type="dxa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084CD2" w:rsidRPr="00ED685E" w:rsidRDefault="00084CD2" w:rsidP="00774897">
            <w:pPr>
              <w:rPr>
                <w:b/>
                <w:bCs/>
                <w:sz w:val="16"/>
                <w:szCs w:val="16"/>
                <w:lang w:val="ru-RU"/>
              </w:rPr>
            </w:pPr>
            <w:r w:rsidRPr="00ED685E">
              <w:rPr>
                <w:b/>
                <w:bCs/>
                <w:sz w:val="16"/>
                <w:szCs w:val="16"/>
                <w:lang w:val="ru-RU"/>
              </w:rPr>
              <w:t>Разом на сторінці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b/>
                <w:bCs/>
                <w:sz w:val="16"/>
                <w:szCs w:val="16"/>
                <w:lang w:val="ru-RU"/>
              </w:rPr>
            </w:pPr>
            <w:r w:rsidRPr="00ED685E">
              <w:rPr>
                <w:b/>
                <w:bCs/>
                <w:sz w:val="16"/>
                <w:szCs w:val="16"/>
                <w:lang w:val="ru-RU"/>
              </w:rPr>
              <w:t>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b/>
                <w:bCs/>
                <w:sz w:val="16"/>
                <w:szCs w:val="16"/>
                <w:lang w:val="ru-RU"/>
              </w:rPr>
            </w:pPr>
            <w:r w:rsidRPr="00ED685E">
              <w:rPr>
                <w:b/>
                <w:bCs/>
                <w:sz w:val="16"/>
                <w:szCs w:val="16"/>
                <w:lang w:val="ru-RU"/>
              </w:rPr>
              <w:t>130217,36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ED685E" w:rsidRDefault="00084CD2" w:rsidP="00774897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b/>
                <w:bCs/>
                <w:sz w:val="16"/>
                <w:szCs w:val="16"/>
                <w:lang w:val="ru-RU"/>
              </w:rPr>
            </w:pPr>
            <w:r w:rsidRPr="00ED685E">
              <w:rPr>
                <w:b/>
                <w:bCs/>
                <w:sz w:val="16"/>
                <w:szCs w:val="16"/>
                <w:lang w:val="ru-RU"/>
              </w:rPr>
              <w:t>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b/>
                <w:bCs/>
                <w:sz w:val="16"/>
                <w:szCs w:val="16"/>
                <w:lang w:val="ru-RU"/>
              </w:rPr>
            </w:pPr>
            <w:r w:rsidRPr="00ED685E">
              <w:rPr>
                <w:b/>
                <w:bCs/>
                <w:sz w:val="16"/>
                <w:szCs w:val="16"/>
                <w:lang w:val="ru-RU"/>
              </w:rPr>
              <w:t>130217,36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b/>
                <w:bCs/>
                <w:sz w:val="16"/>
                <w:szCs w:val="16"/>
                <w:lang w:val="ru-RU"/>
              </w:rPr>
            </w:pPr>
            <w:r w:rsidRPr="00ED685E">
              <w:rPr>
                <w:b/>
                <w:bCs/>
                <w:sz w:val="16"/>
                <w:szCs w:val="16"/>
                <w:lang w:val="ru-RU"/>
              </w:rPr>
              <w:t>42331,55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774897">
              <w:rPr>
                <w:b/>
                <w:bCs/>
                <w:sz w:val="20"/>
                <w:szCs w:val="20"/>
                <w:lang w:val="ru-RU"/>
              </w:rPr>
              <w:t>87885,81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084CD2" w:rsidRPr="00774897" w:rsidTr="00ED685E">
        <w:trPr>
          <w:trHeight w:val="309"/>
        </w:trPr>
        <w:tc>
          <w:tcPr>
            <w:tcW w:w="71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ED685E" w:rsidRDefault="00084CD2" w:rsidP="00774897">
            <w:pPr>
              <w:rPr>
                <w:b/>
                <w:bCs/>
                <w:sz w:val="16"/>
                <w:szCs w:val="16"/>
                <w:lang w:val="ru-RU"/>
              </w:rPr>
            </w:pPr>
            <w:r w:rsidRPr="00ED685E">
              <w:rPr>
                <w:b/>
                <w:bCs/>
                <w:sz w:val="16"/>
                <w:szCs w:val="16"/>
                <w:lang w:val="ru-RU"/>
              </w:rPr>
              <w:t>РАЗОМ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b/>
                <w:bCs/>
                <w:sz w:val="16"/>
                <w:szCs w:val="16"/>
                <w:lang w:val="ru-RU"/>
              </w:rPr>
            </w:pPr>
            <w:r w:rsidRPr="00ED685E">
              <w:rPr>
                <w:b/>
                <w:bCs/>
                <w:sz w:val="16"/>
                <w:szCs w:val="16"/>
                <w:lang w:val="ru-RU"/>
              </w:rPr>
              <w:t>23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b/>
                <w:bCs/>
                <w:sz w:val="16"/>
                <w:szCs w:val="16"/>
                <w:lang w:val="ru-RU"/>
              </w:rPr>
            </w:pPr>
            <w:r w:rsidRPr="00ED685E">
              <w:rPr>
                <w:b/>
                <w:bCs/>
                <w:sz w:val="16"/>
                <w:szCs w:val="16"/>
                <w:lang w:val="ru-RU"/>
              </w:rPr>
              <w:t>137457,36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ED685E" w:rsidRDefault="00084CD2" w:rsidP="00774897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b/>
                <w:bCs/>
                <w:sz w:val="16"/>
                <w:szCs w:val="16"/>
                <w:lang w:val="ru-RU"/>
              </w:rPr>
            </w:pPr>
            <w:r w:rsidRPr="00ED685E">
              <w:rPr>
                <w:b/>
                <w:bCs/>
                <w:sz w:val="16"/>
                <w:szCs w:val="16"/>
                <w:lang w:val="ru-RU"/>
              </w:rPr>
              <w:t>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b/>
                <w:bCs/>
                <w:sz w:val="16"/>
                <w:szCs w:val="16"/>
                <w:lang w:val="ru-RU"/>
              </w:rPr>
            </w:pPr>
            <w:r w:rsidRPr="00ED685E">
              <w:rPr>
                <w:b/>
                <w:bCs/>
                <w:sz w:val="16"/>
                <w:szCs w:val="16"/>
                <w:lang w:val="ru-RU"/>
              </w:rPr>
              <w:t>137457,36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774897">
            <w:pPr>
              <w:jc w:val="right"/>
              <w:rPr>
                <w:b/>
                <w:bCs/>
                <w:sz w:val="16"/>
                <w:szCs w:val="16"/>
                <w:lang w:val="ru-RU"/>
              </w:rPr>
            </w:pPr>
            <w:r w:rsidRPr="00ED685E">
              <w:rPr>
                <w:b/>
                <w:bCs/>
                <w:sz w:val="16"/>
                <w:szCs w:val="16"/>
                <w:lang w:val="ru-RU"/>
              </w:rPr>
              <w:t>48821,55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b/>
                <w:bCs/>
                <w:lang w:val="ru-RU"/>
              </w:rPr>
            </w:pPr>
            <w:r w:rsidRPr="00774897">
              <w:rPr>
                <w:b/>
                <w:bCs/>
                <w:lang w:val="ru-RU"/>
              </w:rPr>
              <w:t>88635,81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084CD2" w:rsidRPr="00774897" w:rsidTr="00ED685E">
        <w:trPr>
          <w:trHeight w:val="250"/>
        </w:trPr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 xml:space="preserve">Число порядкових номерів на сторінці:  з 6  по  </w:t>
            </w:r>
            <w:r w:rsidRPr="00774897">
              <w:rPr>
                <w:color w:val="FF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59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 xml:space="preserve">Загальна кількість у натуральних вимірах фактично на сторінці: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b/>
                <w:bCs/>
                <w:color w:val="FF0000"/>
                <w:sz w:val="20"/>
                <w:szCs w:val="20"/>
                <w:lang w:val="ru-RU"/>
              </w:rPr>
            </w:pPr>
            <w:r w:rsidRPr="00774897">
              <w:rPr>
                <w:b/>
                <w:bCs/>
                <w:color w:val="FF0000"/>
                <w:sz w:val="20"/>
                <w:szCs w:val="20"/>
                <w:lang w:val="ru-RU"/>
              </w:rPr>
              <w:t xml:space="preserve">вісімнадцять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084CD2" w:rsidRPr="00774897" w:rsidTr="00ED685E">
        <w:trPr>
          <w:trHeight w:val="25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77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84CD2" w:rsidRPr="00774897" w:rsidRDefault="00084CD2" w:rsidP="00774897">
            <w:pPr>
              <w:rPr>
                <w:sz w:val="20"/>
                <w:szCs w:val="20"/>
                <w:lang w:val="ru-RU"/>
              </w:rPr>
            </w:pPr>
            <w:r w:rsidRPr="00774897">
              <w:rPr>
                <w:sz w:val="20"/>
                <w:szCs w:val="20"/>
                <w:lang w:val="ru-RU"/>
              </w:rPr>
              <w:t xml:space="preserve">Загальна кількість у натуральних вимірах за даними бухобліку на сторінці: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b/>
                <w:bCs/>
                <w:color w:val="FF0000"/>
                <w:sz w:val="20"/>
                <w:szCs w:val="20"/>
                <w:lang w:val="ru-RU"/>
              </w:rPr>
            </w:pPr>
            <w:r w:rsidRPr="00774897">
              <w:rPr>
                <w:b/>
                <w:bCs/>
                <w:color w:val="FF0000"/>
                <w:sz w:val="20"/>
                <w:szCs w:val="20"/>
                <w:lang w:val="ru-RU"/>
              </w:rPr>
              <w:t xml:space="preserve">вісімнадцять  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774897" w:rsidRDefault="00084CD2" w:rsidP="00774897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84CD2" w:rsidRDefault="00084CD2" w:rsidP="00CD04FF">
      <w:pPr>
        <w:jc w:val="center"/>
        <w:rPr>
          <w:sz w:val="28"/>
          <w:szCs w:val="28"/>
        </w:rPr>
      </w:pPr>
    </w:p>
    <w:p w:rsidR="00084CD2" w:rsidRDefault="00084CD2" w:rsidP="00CD04FF">
      <w:pPr>
        <w:jc w:val="center"/>
        <w:rPr>
          <w:sz w:val="28"/>
          <w:szCs w:val="28"/>
        </w:rPr>
      </w:pPr>
    </w:p>
    <w:p w:rsidR="00084CD2" w:rsidRDefault="00084CD2" w:rsidP="00ED685E">
      <w:pPr>
        <w:rPr>
          <w:sz w:val="28"/>
          <w:szCs w:val="28"/>
        </w:rPr>
      </w:pPr>
      <w:r>
        <w:rPr>
          <w:sz w:val="28"/>
          <w:szCs w:val="28"/>
        </w:rPr>
        <w:t>Малоцінні необоротні матеріальні активи:</w:t>
      </w:r>
    </w:p>
    <w:tbl>
      <w:tblPr>
        <w:tblW w:w="16496" w:type="dxa"/>
        <w:tblInd w:w="103" w:type="dxa"/>
        <w:tblLook w:val="00A0"/>
      </w:tblPr>
      <w:tblGrid>
        <w:gridCol w:w="507"/>
        <w:gridCol w:w="3004"/>
        <w:gridCol w:w="1442"/>
        <w:gridCol w:w="954"/>
        <w:gridCol w:w="576"/>
        <w:gridCol w:w="685"/>
        <w:gridCol w:w="750"/>
        <w:gridCol w:w="883"/>
        <w:gridCol w:w="1050"/>
        <w:gridCol w:w="963"/>
        <w:gridCol w:w="697"/>
        <w:gridCol w:w="1050"/>
        <w:gridCol w:w="1122"/>
        <w:gridCol w:w="966"/>
        <w:gridCol w:w="685"/>
        <w:gridCol w:w="1162"/>
      </w:tblGrid>
      <w:tr w:rsidR="00084CD2" w:rsidRPr="00ED685E" w:rsidTr="00ED685E">
        <w:trPr>
          <w:trHeight w:val="253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№ з/п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Найменування, стисла характеристика та призначення об’єкта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Рік випуску (будівництва) чи дата придбання (введення в експлуатацію) та виготовлювач</w:t>
            </w:r>
          </w:p>
        </w:tc>
        <w:tc>
          <w:tcPr>
            <w:tcW w:w="25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Номер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Один. вимір.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Фактична наявність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Відмітка про вибуття</w:t>
            </w:r>
          </w:p>
        </w:tc>
        <w:tc>
          <w:tcPr>
            <w:tcW w:w="461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За даними бухгалтерського обліку</w:t>
            </w:r>
            <w:r w:rsidRPr="00ED685E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Інші відомості</w:t>
            </w:r>
          </w:p>
        </w:tc>
      </w:tr>
      <w:tr w:rsidR="00084CD2" w:rsidRPr="00ED685E" w:rsidTr="00ED685E">
        <w:trPr>
          <w:trHeight w:val="253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5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0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61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</w:tr>
      <w:tr w:rsidR="00084CD2" w:rsidRPr="00ED685E" w:rsidTr="00ED685E">
        <w:trPr>
          <w:trHeight w:val="253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інвентарний/номенклатурний</w:t>
            </w:r>
          </w:p>
        </w:tc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заводський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паспорта</w:t>
            </w: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0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61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</w:tr>
      <w:tr w:rsidR="00084CD2" w:rsidRPr="00ED685E" w:rsidTr="00ED685E">
        <w:trPr>
          <w:trHeight w:val="1219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кількість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первісна (переоцінена)вартість</w:t>
            </w: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кількість</w:t>
            </w:r>
          </w:p>
        </w:tc>
        <w:tc>
          <w:tcPr>
            <w:tcW w:w="9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первісна (переоцінена) вартість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сума зносу (накопиченої амортизації)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 xml:space="preserve">балансова варітсь </w:t>
            </w:r>
          </w:p>
        </w:tc>
        <w:tc>
          <w:tcPr>
            <w:tcW w:w="7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строк корисного використання</w:t>
            </w: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</w:tr>
      <w:tr w:rsidR="00084CD2" w:rsidRPr="00ED685E" w:rsidTr="00ED685E">
        <w:trPr>
          <w:trHeight w:val="253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</w:tr>
      <w:tr w:rsidR="00084CD2" w:rsidRPr="00ED685E" w:rsidTr="00ED685E">
        <w:trPr>
          <w:trHeight w:val="253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16</w:t>
            </w:r>
          </w:p>
        </w:tc>
      </w:tr>
      <w:tr w:rsidR="00084CD2" w:rsidRPr="00ED685E" w:rsidTr="00ED685E">
        <w:trPr>
          <w:trHeight w:val="297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Фліпчарт на тринозі Pochart 100*70 см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02.2018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1113 0 0001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шт.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1469,88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1469,88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734,94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734,94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ED685E" w:rsidTr="00ED685E">
        <w:trPr>
          <w:trHeight w:val="50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ED685E">
            <w:pPr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Мережевий фільтр Gembird SPG6-G-6G 6роз.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02.2018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1113 0 0002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шт.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244,86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244,86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122,43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122,43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ED685E" w:rsidTr="00ED685E">
        <w:trPr>
          <w:trHeight w:val="50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ED685E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Комутатор</w:t>
            </w:r>
            <w:r w:rsidRPr="00ED685E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D-Link DGS-1016A 16 port Gigabit, Plastic Case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02.2018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1113 0 0003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шт.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1383,12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1383,12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691,56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691,56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ED685E" w:rsidTr="00ED685E">
        <w:trPr>
          <w:trHeight w:val="297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Монітор PHILIPS223V5LSB/00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02.2018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1113 0 0004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шт.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5809,08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5809,08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2904,54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2904,54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ED685E" w:rsidTr="00ED685E">
        <w:trPr>
          <w:trHeight w:val="297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Мишка Vinga MS601BK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02.2018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1113 0 0005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шт.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273,84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273,84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136,92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136,92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ED685E" w:rsidTr="00ED685E">
        <w:trPr>
          <w:trHeight w:val="50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ED685E">
            <w:pPr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Пристрій безперебійного живлення LogicPower 650VA-P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02.2018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1113 0 0006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шт.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1089,36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1089,36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544,68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544,68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ED685E" w:rsidTr="00ED685E">
        <w:trPr>
          <w:trHeight w:val="50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ED685E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Програмне</w:t>
            </w:r>
            <w:r w:rsidRPr="00ED685E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забезпечення</w:t>
            </w:r>
            <w:r w:rsidRPr="00ED685E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Mscrosoft Windows 7 Professional 64-bit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02.2018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1113 0 0007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шт.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11804,73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11804,73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5902,38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5902,35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ED685E" w:rsidTr="00ED685E">
        <w:trPr>
          <w:trHeight w:val="50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ED685E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Програмне</w:t>
            </w:r>
            <w:r w:rsidRPr="00ED685E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забезпечення</w:t>
            </w:r>
            <w:r w:rsidRPr="00ED685E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Mscrosoft Windows 7 Professional 64-bit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02.2018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1113 0 0008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шт.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7826,34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7826,34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3913,18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3913,16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ED685E" w:rsidTr="00ED685E">
        <w:trPr>
          <w:trHeight w:val="505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Pr="00ED685E" w:rsidRDefault="00084CD2" w:rsidP="00ED685E">
            <w:pPr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Програмне</w:t>
            </w:r>
            <w:r w:rsidRPr="00ED685E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забезпечення</w:t>
            </w:r>
            <w:r w:rsidRPr="00ED685E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Office Home and Business 2016 32/34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02.2018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1113 0 0009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шт.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22133,36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lang w:val="ru-RU"/>
              </w:rPr>
            </w:pPr>
            <w:r w:rsidRPr="00ED685E">
              <w:rPr>
                <w:b/>
                <w:bCs/>
                <w:sz w:val="22"/>
                <w:szCs w:val="22"/>
                <w:lang w:val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22133,36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lang w:val="ru-RU"/>
              </w:rPr>
            </w:pPr>
            <w:r w:rsidRPr="00ED685E">
              <w:rPr>
                <w:sz w:val="22"/>
                <w:szCs w:val="22"/>
                <w:lang w:val="ru-RU"/>
              </w:rPr>
              <w:t>11066,68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11066,68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Благодійна</w:t>
            </w:r>
          </w:p>
        </w:tc>
      </w:tr>
      <w:tr w:rsidR="00084CD2" w:rsidRPr="00ED685E" w:rsidTr="00ED685E">
        <w:trPr>
          <w:trHeight w:val="253"/>
        </w:trPr>
        <w:tc>
          <w:tcPr>
            <w:tcW w:w="7902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084CD2" w:rsidRPr="00ED685E" w:rsidRDefault="00084CD2" w:rsidP="00ED685E">
            <w:pPr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Разом на сторінці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52034,57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52034,57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26017,31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26017,26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ED685E" w:rsidRDefault="00084CD2" w:rsidP="00ED685E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84CD2" w:rsidRDefault="00084CD2" w:rsidP="00CD04FF">
      <w:pPr>
        <w:jc w:val="center"/>
        <w:rPr>
          <w:sz w:val="28"/>
          <w:szCs w:val="28"/>
        </w:rPr>
      </w:pPr>
    </w:p>
    <w:tbl>
      <w:tblPr>
        <w:tblW w:w="16448" w:type="dxa"/>
        <w:tblInd w:w="103" w:type="dxa"/>
        <w:tblLayout w:type="fixed"/>
        <w:tblLook w:val="00A0"/>
      </w:tblPr>
      <w:tblGrid>
        <w:gridCol w:w="5"/>
        <w:gridCol w:w="538"/>
        <w:gridCol w:w="11"/>
        <w:gridCol w:w="2930"/>
        <w:gridCol w:w="112"/>
        <w:gridCol w:w="1369"/>
        <w:gridCol w:w="73"/>
        <w:gridCol w:w="976"/>
        <w:gridCol w:w="19"/>
        <w:gridCol w:w="548"/>
        <w:gridCol w:w="32"/>
        <w:gridCol w:w="712"/>
        <w:gridCol w:w="48"/>
        <w:gridCol w:w="705"/>
        <w:gridCol w:w="45"/>
        <w:gridCol w:w="1064"/>
        <w:gridCol w:w="61"/>
        <w:gridCol w:w="1136"/>
        <w:gridCol w:w="39"/>
        <w:gridCol w:w="928"/>
        <w:gridCol w:w="87"/>
        <w:gridCol w:w="726"/>
        <w:gridCol w:w="76"/>
        <w:gridCol w:w="1064"/>
        <w:gridCol w:w="172"/>
        <w:gridCol w:w="1031"/>
        <w:gridCol w:w="107"/>
        <w:gridCol w:w="990"/>
        <w:gridCol w:w="126"/>
        <w:gridCol w:w="452"/>
        <w:gridCol w:w="8"/>
        <w:gridCol w:w="258"/>
      </w:tblGrid>
      <w:tr w:rsidR="00084CD2" w:rsidRPr="00ED685E" w:rsidTr="0005526D">
        <w:trPr>
          <w:trHeight w:val="253"/>
        </w:trPr>
        <w:tc>
          <w:tcPr>
            <w:tcW w:w="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№ з/п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Найменування, стисла характеристика та призначення об’єкта</w:t>
            </w:r>
          </w:p>
        </w:tc>
        <w:tc>
          <w:tcPr>
            <w:tcW w:w="1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Рік випуску (будівництва) чи дата придбання (введення в експлуатацію) та виготовлювач</w:t>
            </w:r>
          </w:p>
        </w:tc>
        <w:tc>
          <w:tcPr>
            <w:tcW w:w="240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Номер</w:t>
            </w:r>
          </w:p>
        </w:tc>
        <w:tc>
          <w:tcPr>
            <w:tcW w:w="7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Один. вимір.</w:t>
            </w:r>
          </w:p>
        </w:tc>
        <w:tc>
          <w:tcPr>
            <w:tcW w:w="2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Фактична наявність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Відмітка про вибуття</w:t>
            </w:r>
          </w:p>
        </w:tc>
        <w:tc>
          <w:tcPr>
            <w:tcW w:w="483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За даними бухгалтерського обліку</w:t>
            </w:r>
            <w:r w:rsidRPr="00ED685E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2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Інші відомості</w:t>
            </w:r>
          </w:p>
        </w:tc>
      </w:tr>
      <w:tr w:rsidR="00084CD2" w:rsidRPr="00ED685E" w:rsidTr="0005526D">
        <w:trPr>
          <w:trHeight w:val="253"/>
        </w:trPr>
        <w:tc>
          <w:tcPr>
            <w:tcW w:w="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40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3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</w:tr>
      <w:tr w:rsidR="00084CD2" w:rsidRPr="00ED685E" w:rsidTr="0005526D">
        <w:trPr>
          <w:trHeight w:val="253"/>
        </w:trPr>
        <w:tc>
          <w:tcPr>
            <w:tcW w:w="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інвентарний/номенклатурний</w:t>
            </w:r>
          </w:p>
        </w:tc>
        <w:tc>
          <w:tcPr>
            <w:tcW w:w="59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заводський</w:t>
            </w:r>
          </w:p>
        </w:tc>
        <w:tc>
          <w:tcPr>
            <w:tcW w:w="7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паспорта</w:t>
            </w:r>
          </w:p>
        </w:tc>
        <w:tc>
          <w:tcPr>
            <w:tcW w:w="7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2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83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</w:tr>
      <w:tr w:rsidR="00084CD2" w:rsidRPr="00ED685E" w:rsidTr="0005526D">
        <w:trPr>
          <w:trHeight w:val="1220"/>
        </w:trPr>
        <w:tc>
          <w:tcPr>
            <w:tcW w:w="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кількість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right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первісна (переоцінена)вартість</w:t>
            </w:r>
          </w:p>
        </w:tc>
        <w:tc>
          <w:tcPr>
            <w:tcW w:w="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кількість</w:t>
            </w:r>
          </w:p>
        </w:tc>
        <w:tc>
          <w:tcPr>
            <w:tcW w:w="11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первісна (переоцінена) вартість</w:t>
            </w:r>
          </w:p>
        </w:tc>
        <w:tc>
          <w:tcPr>
            <w:tcW w:w="12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сума зносу (накопиченої амортизації)</w:t>
            </w:r>
          </w:p>
        </w:tc>
        <w:tc>
          <w:tcPr>
            <w:tcW w:w="10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 xml:space="preserve">балансова варітсь </w:t>
            </w:r>
          </w:p>
        </w:tc>
        <w:tc>
          <w:tcPr>
            <w:tcW w:w="5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строк корисного використання</w:t>
            </w:r>
          </w:p>
        </w:tc>
        <w:tc>
          <w:tcPr>
            <w:tcW w:w="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</w:tr>
      <w:tr w:rsidR="00084CD2" w:rsidRPr="00ED685E" w:rsidTr="0005526D">
        <w:trPr>
          <w:trHeight w:val="253"/>
        </w:trPr>
        <w:tc>
          <w:tcPr>
            <w:tcW w:w="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9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2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</w:p>
        </w:tc>
      </w:tr>
      <w:tr w:rsidR="00084CD2" w:rsidRPr="00ED685E" w:rsidTr="0005526D">
        <w:trPr>
          <w:trHeight w:val="253"/>
        </w:trPr>
        <w:tc>
          <w:tcPr>
            <w:tcW w:w="5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10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11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12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13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14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15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16</w:t>
            </w:r>
          </w:p>
        </w:tc>
      </w:tr>
      <w:tr w:rsidR="00084CD2" w:rsidRPr="00ED685E" w:rsidTr="0005526D">
        <w:trPr>
          <w:trHeight w:val="253"/>
        </w:trPr>
        <w:tc>
          <w:tcPr>
            <w:tcW w:w="5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вивіска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1137001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76,2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76,2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38,10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38,10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ED685E" w:rsidTr="0005526D">
        <w:trPr>
          <w:trHeight w:val="253"/>
        </w:trPr>
        <w:tc>
          <w:tcPr>
            <w:tcW w:w="5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 xml:space="preserve">стіл 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1136012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812,80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4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ED685E">
            <w:pPr>
              <w:jc w:val="center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812,80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406,40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406,40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ED685E" w:rsidTr="0005526D">
        <w:trPr>
          <w:trHeight w:val="253"/>
        </w:trPr>
        <w:tc>
          <w:tcPr>
            <w:tcW w:w="5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стіл комп'ютерний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1136013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193,04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ED685E">
            <w:pPr>
              <w:jc w:val="center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193,04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96,52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96,52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ED685E" w:rsidTr="0005526D">
        <w:trPr>
          <w:trHeight w:val="253"/>
        </w:trPr>
        <w:tc>
          <w:tcPr>
            <w:tcW w:w="5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стіл 2-х тумбовий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1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>1136011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шт.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467,36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Pr="00ED685E" w:rsidRDefault="00084CD2" w:rsidP="00ED685E">
            <w:pPr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Pr="00ED685E" w:rsidRDefault="00084CD2" w:rsidP="00ED685E">
            <w:pPr>
              <w:jc w:val="center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467,36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Pr="00ED685E" w:rsidRDefault="00084CD2" w:rsidP="00ED685E">
            <w:pPr>
              <w:jc w:val="right"/>
              <w:rPr>
                <w:rFonts w:ascii="Arial CYR" w:hAnsi="Arial CYR" w:cs="Arial CYR"/>
                <w:sz w:val="20"/>
                <w:szCs w:val="20"/>
                <w:lang w:val="ru-RU"/>
              </w:rPr>
            </w:pPr>
            <w:r w:rsidRPr="00ED685E">
              <w:rPr>
                <w:rFonts w:ascii="Arial CYR" w:hAnsi="Arial CYR" w:cs="Arial CYR"/>
                <w:sz w:val="20"/>
                <w:szCs w:val="20"/>
                <w:lang w:val="ru-RU"/>
              </w:rPr>
              <w:t>233,68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ED685E">
              <w:rPr>
                <w:rFonts w:ascii="Arial" w:hAnsi="Arial" w:cs="Arial"/>
                <w:sz w:val="20"/>
                <w:szCs w:val="20"/>
                <w:lang w:val="ru-RU"/>
              </w:rPr>
              <w:t>233,68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rPr>
                <w:sz w:val="20"/>
                <w:szCs w:val="20"/>
                <w:lang w:val="ru-RU"/>
              </w:rPr>
            </w:pPr>
            <w:r w:rsidRPr="00ED685E">
              <w:rPr>
                <w:sz w:val="20"/>
                <w:szCs w:val="20"/>
                <w:lang w:val="ru-RU"/>
              </w:rPr>
              <w:t> </w:t>
            </w:r>
          </w:p>
        </w:tc>
      </w:tr>
      <w:tr w:rsidR="00084CD2" w:rsidRPr="00ED685E" w:rsidTr="0005526D">
        <w:trPr>
          <w:trHeight w:val="253"/>
        </w:trPr>
        <w:tc>
          <w:tcPr>
            <w:tcW w:w="8123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084CD2" w:rsidRPr="00ED685E" w:rsidRDefault="00084CD2" w:rsidP="00ED685E">
            <w:pPr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Разом на сторінці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1549,40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ED685E" w:rsidRDefault="00084CD2" w:rsidP="00ED685E">
            <w:pPr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1549,40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774,70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  <w:r w:rsidRPr="00ED685E">
              <w:rPr>
                <w:b/>
                <w:bCs/>
                <w:sz w:val="20"/>
                <w:szCs w:val="20"/>
                <w:lang w:val="ru-RU"/>
              </w:rPr>
              <w:t>774,70</w:t>
            </w:r>
          </w:p>
        </w:tc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ED685E" w:rsidRDefault="00084CD2" w:rsidP="00ED685E">
            <w:pPr>
              <w:jc w:val="right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Pr="00ED685E" w:rsidRDefault="00084CD2" w:rsidP="00ED685E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з/п</w:t>
            </w:r>
          </w:p>
        </w:tc>
        <w:tc>
          <w:tcPr>
            <w:tcW w:w="3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Найменування, стисла характеристика та призначення об’єкта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Рік випуску (будівництва) чи дата придбання (введення в експлуатацію) та виготовлювач</w:t>
            </w:r>
          </w:p>
        </w:tc>
        <w:tc>
          <w:tcPr>
            <w:tcW w:w="22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Один. вимір.</w:t>
            </w:r>
          </w:p>
        </w:tc>
        <w:tc>
          <w:tcPr>
            <w:tcW w:w="23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Фактична наявність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Відмітка про вибуття</w:t>
            </w:r>
          </w:p>
        </w:tc>
        <w:tc>
          <w:tcPr>
            <w:tcW w:w="475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даними бухгалтерського обліку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відомості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3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475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інвентарний/номенклатурний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заводський</w:t>
            </w:r>
          </w:p>
        </w:tc>
        <w:tc>
          <w:tcPr>
            <w:tcW w:w="7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паспорта</w:t>
            </w: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3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475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</w:tr>
      <w:tr w:rsidR="00084CD2" w:rsidTr="0005526D">
        <w:trPr>
          <w:trHeight w:val="670"/>
        </w:trPr>
        <w:tc>
          <w:tcPr>
            <w:tcW w:w="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</w:t>
            </w:r>
          </w:p>
        </w:tc>
        <w:tc>
          <w:tcPr>
            <w:tcW w:w="12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первісна (переоцінена)вартість</w:t>
            </w: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</w:t>
            </w:r>
          </w:p>
        </w:tc>
        <w:tc>
          <w:tcPr>
            <w:tcW w:w="12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первісна (переоцінена) вартість</w:t>
            </w:r>
          </w:p>
        </w:tc>
        <w:tc>
          <w:tcPr>
            <w:tcW w:w="1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сума зносу (накопиченої амортизації)</w:t>
            </w:r>
          </w:p>
        </w:tc>
        <w:tc>
          <w:tcPr>
            <w:tcW w:w="11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балансова варітсь </w:t>
            </w:r>
          </w:p>
        </w:tc>
        <w:tc>
          <w:tcPr>
            <w:tcW w:w="4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 корисного використання</w:t>
            </w: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</w:tr>
      <w:tr w:rsidR="00084CD2" w:rsidTr="0005526D">
        <w:trPr>
          <w:trHeight w:val="625"/>
        </w:trPr>
        <w:tc>
          <w:tcPr>
            <w:tcW w:w="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люстри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152,40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152,40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76,20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76,20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передпокій Марія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1136023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482,60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482,60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241,30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241,30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стілець УЗО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1320,80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1320,80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660,40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660,40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8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стійка під мікрофони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1137006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81,28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81,28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40,64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40,64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тумба тв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1136041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142,24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142,24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71,12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71,12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шафа с-1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1136022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284,48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284,48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142,24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142,24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шафа с-9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1136021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508,00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508,00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мікрофон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1137005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467,36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467,36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233,68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233,68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диван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477,52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477,52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238,76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238,76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карнизи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1137008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175,26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175,26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87,63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87,63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стіл комп.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182,88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182,88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91,44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91,44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стіл однотумбовий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284,48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284,48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142,24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142,24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стіл 1-тумбовий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1136034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243,84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243,84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121,92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121,92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стіл комп.(неконд)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203,20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203,20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101,60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101,60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дзеркало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1136016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267,21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267,21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133,61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133,61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крісло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1136035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304,80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304,80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152,40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152,40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крісло м'яке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1136049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609,60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609,60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304,80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304,80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оснастка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1136038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51,21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51,21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25,61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25,61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печатка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1136039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74,17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74,17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37,09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37,09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полка для паперів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1136051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438,92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438,92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219,46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219,46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стіл для керівника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1136053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508,00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508,00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стіл письмовий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1136048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457,20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457,20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228,60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228,60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картридж Canon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548,64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548,64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274,32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274,32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тумба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1136052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508,00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508,00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кутове закінчення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1136045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401,32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401,32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200,66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200,66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шафа для одягу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1136046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508,00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508,00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шафа для паперів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1136047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1524,00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1524,00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762,00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762,00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шафа офісна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1136044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508,00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508,00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штамп кутов.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1136037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66,04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66,04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33,02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33,02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калькулятор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152,40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152,40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76,20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76,20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лоток вертик.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15,75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15,75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7,88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7,88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лоток вертик.3-х ярусн.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1136042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78,24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78,24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39,12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39,12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лоток ступчатий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1136043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19,56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19,56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9,78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9,78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жалюзі верт.5000-2000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1136055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600,46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600,46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300,23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300,23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жалюзі верт.6000-2000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1136056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705,10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705,10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352,55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352,55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8078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084CD2" w:rsidRDefault="00084CD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Разом на сторінці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13352,96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13352,96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6676,48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6676,48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387"/>
        </w:trPr>
        <w:tc>
          <w:tcPr>
            <w:tcW w:w="359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порядкових номерів на сторінці: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84CD2" w:rsidRDefault="00084CD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тридцять п'ять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84CD2" w:rsidRDefault="00084CD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Загальна кількість у натуральних вимірах фактично на сторінці: </w:t>
            </w:r>
          </w:p>
        </w:tc>
        <w:tc>
          <w:tcPr>
            <w:tcW w:w="22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шістдесят дев'ять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615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Загальна кількість у натуральних вимірах за даними бухобліку на сторінці: 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шістдесят дев'ять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з/п</w:t>
            </w:r>
          </w:p>
        </w:tc>
        <w:tc>
          <w:tcPr>
            <w:tcW w:w="3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Найменування, стисла характеристика та призначення об’єкта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Рік випуску (будівництва) чи дата придбання (введення в експлуатацію) та виготовлювач</w:t>
            </w:r>
          </w:p>
        </w:tc>
        <w:tc>
          <w:tcPr>
            <w:tcW w:w="22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Один. вимір.</w:t>
            </w:r>
          </w:p>
        </w:tc>
        <w:tc>
          <w:tcPr>
            <w:tcW w:w="23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Фактична наявність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Відмітка про вибуття</w:t>
            </w:r>
          </w:p>
        </w:tc>
        <w:tc>
          <w:tcPr>
            <w:tcW w:w="475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даними бухгалтерського обліку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відомості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3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475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інвентарний/номенклатурний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заводський</w:t>
            </w:r>
          </w:p>
        </w:tc>
        <w:tc>
          <w:tcPr>
            <w:tcW w:w="7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паспорта</w:t>
            </w: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3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475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</w:tr>
      <w:tr w:rsidR="00084CD2" w:rsidTr="0005526D">
        <w:trPr>
          <w:trHeight w:val="446"/>
        </w:trPr>
        <w:tc>
          <w:tcPr>
            <w:tcW w:w="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</w:t>
            </w:r>
          </w:p>
        </w:tc>
        <w:tc>
          <w:tcPr>
            <w:tcW w:w="12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первісна (переоцінена)вартість</w:t>
            </w: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</w:t>
            </w:r>
          </w:p>
        </w:tc>
        <w:tc>
          <w:tcPr>
            <w:tcW w:w="12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первісна (переоцінена) вартість</w:t>
            </w:r>
          </w:p>
        </w:tc>
        <w:tc>
          <w:tcPr>
            <w:tcW w:w="1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сума зносу (накопиченої амортизації)</w:t>
            </w:r>
          </w:p>
        </w:tc>
        <w:tc>
          <w:tcPr>
            <w:tcW w:w="11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балансова варітсь </w:t>
            </w:r>
          </w:p>
        </w:tc>
        <w:tc>
          <w:tcPr>
            <w:tcW w:w="4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 корисного використання</w:t>
            </w: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</w:tr>
      <w:tr w:rsidR="00084CD2" w:rsidTr="0005526D">
        <w:trPr>
          <w:trHeight w:val="893"/>
        </w:trPr>
        <w:tc>
          <w:tcPr>
            <w:tcW w:w="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стіл письмовий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1136058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375,92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375,92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187,96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187,96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цифр.фотоапарат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1137026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1010,92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1010,92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505,46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505,46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шафа для одягу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1136057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497,84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497,84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248,92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248,92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лоток вертик.3-х ярусн.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1136059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лоток вертик.3-х ярусн.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процесор intel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1137029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1536,00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1536,00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768,00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768,00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матер.плата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1560,00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1560,00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780,00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модуль пам'яті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1137031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399,00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399,00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199,50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жорсткий диск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1137032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2202,00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2202,00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1101,00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1101,00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оптич.привод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1137033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672,00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672,00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336,00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корпус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1137034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1224,00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1224,00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612,00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монітор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1137035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2994,00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2994,00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1497,00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1497,00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акуст.система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198,00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198,00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68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клавіатура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1137037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183,00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183,00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91,50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миша комп.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1137038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ББЖ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1137039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439,00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439,00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220,50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218,50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фільтр мережевий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46,50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принт.лазерн.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1137042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2985,00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2985,00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1492,50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1492,50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процесор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1137044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1024,00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1024,00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512,00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матер.плата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1137045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1040,00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1040,00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модуль пам'яті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1137046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266,00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266,00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133,00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жорсткий диск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1137047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1510,00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1510,00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755,00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755,00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оптич.привод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1137048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448,00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448,00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224,00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224,00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корпус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1137049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816,00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816,00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408,00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монітор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1996,00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1996,00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998,00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998,00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клавіатура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1137051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миша комп.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1137052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ББЖ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1137053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439,00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439,00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219,50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219,50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фільтр мережевий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1137054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комутатор D-Link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1137056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кабель UTP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1137057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55,00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процесор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1137058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1024,00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1024,00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512,00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матер.плата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1137059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1040,00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1040,00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модуль пам'яті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266,00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266,00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133,00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жорсткий диск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1137061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1510,00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1510,00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755,00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755,00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оптич.привод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1137062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448,00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448,00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224,00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224,00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8078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084CD2" w:rsidRDefault="00084CD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Разом на сторінці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28927,68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28927,68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14464,84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14462,84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372"/>
        </w:trPr>
        <w:tc>
          <w:tcPr>
            <w:tcW w:w="359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порядкових номерів на сторінці: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тридцять вісім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Загальна кількість у натуральних вимірах фактично на сторінці: </w:t>
            </w:r>
          </w:p>
        </w:tc>
        <w:tc>
          <w:tcPr>
            <w:tcW w:w="22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сто вісімнадцять  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615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Загальна кількість у натуральних вимірах за даними бухобліку на сторінці: 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сто вісімнадцять  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з/п</w:t>
            </w:r>
          </w:p>
        </w:tc>
        <w:tc>
          <w:tcPr>
            <w:tcW w:w="3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Найменування, стисла характеристика та призначення об’єкта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Рік випуску (будівництва) чи дата придбання (введення в експлуатацію) та виготовлювач</w:t>
            </w:r>
          </w:p>
        </w:tc>
        <w:tc>
          <w:tcPr>
            <w:tcW w:w="228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Один. вимір.</w:t>
            </w:r>
          </w:p>
        </w:tc>
        <w:tc>
          <w:tcPr>
            <w:tcW w:w="23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Фактична наявність</w:t>
            </w:r>
          </w:p>
        </w:tc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Відмітка про вибуття</w:t>
            </w:r>
          </w:p>
        </w:tc>
        <w:tc>
          <w:tcPr>
            <w:tcW w:w="475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даними бухгалтерського обліку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відомості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28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3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475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інвентарний/номенклатурний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заводський</w:t>
            </w:r>
          </w:p>
        </w:tc>
        <w:tc>
          <w:tcPr>
            <w:tcW w:w="7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паспорта</w:t>
            </w: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3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475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</w:t>
            </w:r>
          </w:p>
        </w:tc>
        <w:tc>
          <w:tcPr>
            <w:tcW w:w="12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первісна (переоцінена)вартість</w:t>
            </w: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кількість</w:t>
            </w:r>
          </w:p>
        </w:tc>
        <w:tc>
          <w:tcPr>
            <w:tcW w:w="12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первісна (переоцінена) вартість</w:t>
            </w:r>
          </w:p>
        </w:tc>
        <w:tc>
          <w:tcPr>
            <w:tcW w:w="1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сума зносу (накопиченої амортизації)</w:t>
            </w:r>
          </w:p>
        </w:tc>
        <w:tc>
          <w:tcPr>
            <w:tcW w:w="11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балансова варітсь </w:t>
            </w:r>
          </w:p>
        </w:tc>
        <w:tc>
          <w:tcPr>
            <w:tcW w:w="4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 корисного використання</w:t>
            </w: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</w:tr>
      <w:tr w:rsidR="00084CD2" w:rsidTr="0005526D">
        <w:trPr>
          <w:trHeight w:val="1012"/>
        </w:trPr>
        <w:tc>
          <w:tcPr>
            <w:tcW w:w="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корпус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1137063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816,00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816,00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монітор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1137064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1996,00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1996,00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998,00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998,00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клавіатура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1137065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122,00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миша комп.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1137066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фільтр мережевий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1137068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62,00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мережевна карта D-Link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принтер лазерн.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1137071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3980,00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3980,00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інтернет шлюз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1137072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225,00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225,00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картридж Canon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1137073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5670,00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5670,00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2835,00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2835,00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1137077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770,00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770,00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385,00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385,00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Веб-камера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1137079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Накопич. USB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сканер Canon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1137081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4700,00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4700,00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2350,00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стіл письмовий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1136061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9000,00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9000,00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стіл комп'ютерний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1136062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7500,00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4CD2" w:rsidRDefault="00084CD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7500,00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Електронний ключ "secureToren-337К"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09.2016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1137082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475,00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475,00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Електронний ключ "secureToren-337К"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09.2016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1137083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475,00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475,00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trHeight w:val="253"/>
        </w:trPr>
        <w:tc>
          <w:tcPr>
            <w:tcW w:w="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Електронний ключ "secureToren-337К"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09.2016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1137084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475,00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475,00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759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Системний блок в зборі (процесор, корпус, пам'ять 4Gb, мат.плата , жосткий диск 500Gb)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12.2017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1113 0 085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5081,00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5081,00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2540,50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2540,50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Клавіатура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12.2017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1113 0 086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Мишка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12.2017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1113 0 087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Колонки 220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12.2017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1113 0 088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Фільтр мережевий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12.2017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1113 0 089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Монітор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12.2017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2450,00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1225,00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1225,00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 xml:space="preserve">ДБЖAPC Back-UPS CS 650VA (BK650EI) 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27.07.2018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1113 0 091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10500,00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10500,00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5250,00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5250,00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50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Палатка торгівельна "Стандарт"2х2ф20 з друком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09.08.2018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1113 0 092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2942,00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2942,00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1471,00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1471,00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50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4CD2" w:rsidRDefault="00084CD2">
            <w:pPr>
              <w:rPr>
                <w:rFonts w:ascii="Calibri" w:hAnsi="Calibri" w:cs="Arial CYR"/>
                <w:color w:val="000000"/>
                <w:sz w:val="20"/>
                <w:szCs w:val="20"/>
              </w:rPr>
            </w:pPr>
            <w:r>
              <w:rPr>
                <w:rFonts w:ascii="Calibri" w:hAnsi="Calibri" w:cs="Arial CYR"/>
                <w:color w:val="000000"/>
                <w:sz w:val="20"/>
                <w:szCs w:val="20"/>
              </w:rPr>
              <w:t>Принтер</w:t>
            </w:r>
            <w:r>
              <w:rPr>
                <w:color w:val="000000"/>
                <w:sz w:val="20"/>
                <w:szCs w:val="20"/>
              </w:rPr>
              <w:t xml:space="preserve"> лазерний CANON i-SENSYS LBP6030B</w:t>
            </w:r>
            <w:r>
              <w:rPr>
                <w:rFonts w:ascii="Calibri" w:hAnsi="Calibri" w:cs="Arial CYR"/>
                <w:sz w:val="20"/>
                <w:szCs w:val="20"/>
              </w:rPr>
              <w:t xml:space="preserve"> 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27.09.2018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1113 0 093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8236,00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8236,00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4118,00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4118,00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Сканер CANON CanoScan LIDE 220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05.10.2018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1113 0 094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4980,00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4980,00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2490,00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2490,00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Конвектор термія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05.10.2018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1113 0 095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2025,00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2025,00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1012,50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1012,50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Двері міжкімнатні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29.10.2018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1113 0 096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2780,00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2780,00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305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Стіл офісний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25.11.2019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1113 0 097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2999,00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2999,00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1499,50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1499,50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Крісло Bagskky Soft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25.11.2019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1113 0 098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5700,00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5700,00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2850,00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2850,00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30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Крісло Bagskky Mesh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25.11.2019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1113 0 099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2649,00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2649,00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1324,50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1324,50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30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Жалюзі горизонтальні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25.11.2019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1113 0 100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2876,00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4CD2" w:rsidRDefault="00084CD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2876,00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1438,00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1438,00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253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30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крісло "Престиж"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03.12.2019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1113 0 101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4995,00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4995,00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2497,50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2497,50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327"/>
        </w:trPr>
        <w:tc>
          <w:tcPr>
            <w:tcW w:w="8078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084CD2" w:rsidRDefault="00084CD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Разом на сторінці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97220,00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97220,00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48610,00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48610,00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084CD2" w:rsidTr="0005526D">
        <w:trPr>
          <w:gridBefore w:val="1"/>
          <w:trHeight w:val="387"/>
        </w:trPr>
        <w:tc>
          <w:tcPr>
            <w:tcW w:w="359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Число порядкових номерів на сторінці: </w:t>
            </w:r>
          </w:p>
        </w:tc>
        <w:tc>
          <w:tcPr>
            <w:tcW w:w="24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тридцять п'ять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Загальна кількість у натуральних вимірах фактично на сторінці: </w:t>
            </w:r>
          </w:p>
        </w:tc>
        <w:tc>
          <w:tcPr>
            <w:tcW w:w="225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сто чотири  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4CD2" w:rsidTr="0005526D">
        <w:trPr>
          <w:gridBefore w:val="1"/>
          <w:trHeight w:val="312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4CD2" w:rsidRDefault="00084CD2">
            <w:pPr>
              <w:rPr>
                <w:sz w:val="20"/>
                <w:szCs w:val="20"/>
              </w:rPr>
            </w:pPr>
          </w:p>
        </w:tc>
        <w:tc>
          <w:tcPr>
            <w:tcW w:w="615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84CD2" w:rsidRDefault="00084C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Загальна кількість у натуральних вимірах за даними бухобліку на сторінці: 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сто чотири  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4CD2" w:rsidTr="0005526D">
        <w:trPr>
          <w:gridBefore w:val="1"/>
          <w:trHeight w:val="312"/>
        </w:trPr>
        <w:tc>
          <w:tcPr>
            <w:tcW w:w="807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rPr>
                <w:b/>
                <w:bCs/>
              </w:rPr>
            </w:pPr>
            <w:r>
              <w:rPr>
                <w:b/>
                <w:bCs/>
              </w:rPr>
              <w:t>РАЗОМ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298</w:t>
            </w: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141050,04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298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141050,04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70526,02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70524,02</w:t>
            </w:r>
          </w:p>
        </w:tc>
        <w:tc>
          <w:tcPr>
            <w:tcW w:w="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4CD2" w:rsidRDefault="00084CD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084CD2" w:rsidRDefault="00084CD2" w:rsidP="00CD04FF">
      <w:pPr>
        <w:jc w:val="center"/>
        <w:rPr>
          <w:sz w:val="28"/>
          <w:szCs w:val="28"/>
        </w:rPr>
      </w:pPr>
    </w:p>
    <w:p w:rsidR="00084CD2" w:rsidRDefault="00084CD2" w:rsidP="00CD04FF">
      <w:pPr>
        <w:jc w:val="center"/>
        <w:rPr>
          <w:sz w:val="28"/>
          <w:szCs w:val="28"/>
        </w:rPr>
      </w:pPr>
    </w:p>
    <w:p w:rsidR="00084CD2" w:rsidRPr="006C0B81" w:rsidRDefault="00084CD2" w:rsidP="00CD04FF">
      <w:pPr>
        <w:jc w:val="center"/>
        <w:rPr>
          <w:sz w:val="28"/>
          <w:szCs w:val="28"/>
        </w:rPr>
      </w:pPr>
    </w:p>
    <w:p w:rsidR="00084CD2" w:rsidRDefault="00084CD2" w:rsidP="00CD04FF">
      <w:pPr>
        <w:rPr>
          <w:sz w:val="28"/>
          <w:szCs w:val="28"/>
        </w:rPr>
      </w:pPr>
    </w:p>
    <w:p w:rsidR="00084CD2" w:rsidRDefault="00084CD2" w:rsidP="00CD04FF">
      <w:pPr>
        <w:rPr>
          <w:sz w:val="28"/>
          <w:szCs w:val="28"/>
        </w:rPr>
      </w:pPr>
    </w:p>
    <w:p w:rsidR="00084CD2" w:rsidRDefault="00084CD2" w:rsidP="00CD04FF">
      <w:pPr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</w:t>
      </w:r>
    </w:p>
    <w:p w:rsidR="00084CD2" w:rsidRDefault="00084CD2" w:rsidP="00CD04FF">
      <w:pPr>
        <w:rPr>
          <w:sz w:val="28"/>
          <w:szCs w:val="28"/>
        </w:rPr>
      </w:pPr>
      <w:r>
        <w:rPr>
          <w:sz w:val="28"/>
          <w:szCs w:val="28"/>
        </w:rPr>
        <w:t>відділу організаційної роботи</w:t>
      </w:r>
    </w:p>
    <w:p w:rsidR="00084CD2" w:rsidRDefault="00084CD2" w:rsidP="00CD04FF">
      <w:pPr>
        <w:rPr>
          <w:sz w:val="28"/>
          <w:szCs w:val="28"/>
        </w:rPr>
      </w:pPr>
      <w:r>
        <w:rPr>
          <w:sz w:val="28"/>
          <w:szCs w:val="28"/>
        </w:rPr>
        <w:t>виконавчого апарату</w:t>
      </w:r>
    </w:p>
    <w:p w:rsidR="00084CD2" w:rsidRPr="008C1A7F" w:rsidRDefault="00084CD2" w:rsidP="00CD04FF">
      <w:pPr>
        <w:rPr>
          <w:sz w:val="28"/>
          <w:szCs w:val="28"/>
        </w:rPr>
      </w:pPr>
      <w:r>
        <w:rPr>
          <w:sz w:val="28"/>
          <w:szCs w:val="28"/>
        </w:rPr>
        <w:t>районної ради                                                                                                                     В.В. Кошель</w:t>
      </w:r>
    </w:p>
    <w:p w:rsidR="00084CD2" w:rsidRDefault="00084CD2" w:rsidP="00CD04FF">
      <w:pPr>
        <w:jc w:val="both"/>
      </w:pPr>
    </w:p>
    <w:p w:rsidR="00084CD2" w:rsidRDefault="00084CD2"/>
    <w:sectPr w:rsidR="00084CD2" w:rsidSect="00774897">
      <w:pgSz w:w="16838" w:h="11906" w:orient="landscape"/>
      <w:pgMar w:top="1701" w:right="253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A7A7A"/>
    <w:multiLevelType w:val="hybridMultilevel"/>
    <w:tmpl w:val="2D2AE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4FF"/>
    <w:rsid w:val="0005526D"/>
    <w:rsid w:val="00084CD2"/>
    <w:rsid w:val="0010061D"/>
    <w:rsid w:val="00161324"/>
    <w:rsid w:val="001B6E04"/>
    <w:rsid w:val="003F4C56"/>
    <w:rsid w:val="004D7C03"/>
    <w:rsid w:val="005B1831"/>
    <w:rsid w:val="00662D97"/>
    <w:rsid w:val="006948DC"/>
    <w:rsid w:val="006B6472"/>
    <w:rsid w:val="006C0B81"/>
    <w:rsid w:val="00774897"/>
    <w:rsid w:val="00782B10"/>
    <w:rsid w:val="00805D4A"/>
    <w:rsid w:val="008C1A7F"/>
    <w:rsid w:val="008D63BE"/>
    <w:rsid w:val="008E5857"/>
    <w:rsid w:val="00912304"/>
    <w:rsid w:val="009A054B"/>
    <w:rsid w:val="009C561A"/>
    <w:rsid w:val="00A07429"/>
    <w:rsid w:val="00BE5D2B"/>
    <w:rsid w:val="00BF0DAF"/>
    <w:rsid w:val="00CD04FF"/>
    <w:rsid w:val="00DF6D07"/>
    <w:rsid w:val="00E75F9E"/>
    <w:rsid w:val="00ED685E"/>
    <w:rsid w:val="00FD5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4FF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04FF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04FF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04FF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D04FF"/>
    <w:rPr>
      <w:rFonts w:ascii="Times New Roman" w:hAnsi="Times New Roman" w:cs="Times New Roman"/>
      <w:b/>
      <w:noProof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CD04FF"/>
    <w:pPr>
      <w:jc w:val="center"/>
    </w:pPr>
    <w:rPr>
      <w:b/>
      <w:i/>
      <w:noProof/>
      <w:sz w:val="32"/>
      <w:szCs w:val="20"/>
    </w:rPr>
  </w:style>
  <w:style w:type="paragraph" w:customStyle="1" w:styleId="1">
    <w:name w:val="Без интервала1"/>
    <w:uiPriority w:val="99"/>
    <w:rsid w:val="00CD04FF"/>
    <w:rPr>
      <w:rFonts w:ascii="Times New Roman" w:hAnsi="Times New Roman"/>
      <w:sz w:val="24"/>
      <w:szCs w:val="24"/>
      <w:lang w:val="uk-UA"/>
    </w:rPr>
  </w:style>
  <w:style w:type="paragraph" w:styleId="ListParagraph">
    <w:name w:val="List Paragraph"/>
    <w:basedOn w:val="Normal"/>
    <w:uiPriority w:val="99"/>
    <w:qFormat/>
    <w:rsid w:val="00FD50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47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9</Pages>
  <Words>2435</Words>
  <Characters>13885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Додаток</dc:title>
  <dc:subject/>
  <dc:creator>User</dc:creator>
  <cp:keywords/>
  <dc:description/>
  <cp:lastModifiedBy>admin</cp:lastModifiedBy>
  <cp:revision>2</cp:revision>
  <dcterms:created xsi:type="dcterms:W3CDTF">2020-12-28T13:36:00Z</dcterms:created>
  <dcterms:modified xsi:type="dcterms:W3CDTF">2020-12-28T13:36:00Z</dcterms:modified>
</cp:coreProperties>
</file>